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0F359" w14:textId="77777777" w:rsidR="00472633" w:rsidRDefault="00472633" w:rsidP="004726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fl.1454-7)</w:t>
      </w:r>
    </w:p>
    <w:p w14:paraId="567457DA" w14:textId="77777777" w:rsidR="00472633" w:rsidRDefault="00472633" w:rsidP="004726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85B1AB7" w14:textId="77777777" w:rsidR="00472633" w:rsidRDefault="00472633" w:rsidP="00472633">
      <w:pPr>
        <w:pStyle w:val="NoSpacing"/>
        <w:rPr>
          <w:rFonts w:cs="Times New Roman"/>
          <w:szCs w:val="24"/>
        </w:rPr>
      </w:pPr>
    </w:p>
    <w:p w14:paraId="6A1CB41F" w14:textId="77777777" w:rsidR="00472633" w:rsidRDefault="00472633" w:rsidP="00472633">
      <w:pPr>
        <w:pStyle w:val="NoSpacing"/>
        <w:rPr>
          <w:rFonts w:cs="Times New Roman"/>
          <w:szCs w:val="24"/>
        </w:rPr>
      </w:pPr>
    </w:p>
    <w:p w14:paraId="6A36FAB3" w14:textId="77777777" w:rsidR="00472633" w:rsidRDefault="00472633" w:rsidP="004726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1454-5</w:t>
      </w:r>
      <w:r>
        <w:rPr>
          <w:rFonts w:cs="Times New Roman"/>
          <w:szCs w:val="24"/>
        </w:rPr>
        <w:tab/>
        <w:t xml:space="preserve">B.A.       </w:t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339)</w:t>
      </w:r>
    </w:p>
    <w:p w14:paraId="5A3CA561" w14:textId="77777777" w:rsidR="00472633" w:rsidRDefault="00472633" w:rsidP="004726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1457</w:t>
      </w:r>
      <w:r>
        <w:rPr>
          <w:rFonts w:cs="Times New Roman"/>
          <w:szCs w:val="24"/>
        </w:rPr>
        <w:tab/>
        <w:t>M.A.      (ibid.)</w:t>
      </w:r>
    </w:p>
    <w:p w14:paraId="63A159D8" w14:textId="77777777" w:rsidR="00472633" w:rsidRDefault="00472633" w:rsidP="00472633">
      <w:pPr>
        <w:pStyle w:val="NoSpacing"/>
        <w:rPr>
          <w:rFonts w:cs="Times New Roman"/>
          <w:szCs w:val="24"/>
        </w:rPr>
      </w:pPr>
    </w:p>
    <w:p w14:paraId="4000AAFB" w14:textId="77777777" w:rsidR="00472633" w:rsidRDefault="00472633" w:rsidP="00472633">
      <w:pPr>
        <w:pStyle w:val="NoSpacing"/>
        <w:rPr>
          <w:rFonts w:cs="Times New Roman"/>
          <w:szCs w:val="24"/>
        </w:rPr>
      </w:pPr>
    </w:p>
    <w:p w14:paraId="74AC2E28" w14:textId="77777777" w:rsidR="00472633" w:rsidRDefault="00472633" w:rsidP="004726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2022</w:t>
      </w:r>
    </w:p>
    <w:p w14:paraId="3259C1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F0DC1" w14:textId="77777777" w:rsidR="00472633" w:rsidRDefault="00472633" w:rsidP="009139A6">
      <w:r>
        <w:separator/>
      </w:r>
    </w:p>
  </w:endnote>
  <w:endnote w:type="continuationSeparator" w:id="0">
    <w:p w14:paraId="64CED266" w14:textId="77777777" w:rsidR="00472633" w:rsidRDefault="004726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C8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23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B28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FCC79" w14:textId="77777777" w:rsidR="00472633" w:rsidRDefault="00472633" w:rsidP="009139A6">
      <w:r>
        <w:separator/>
      </w:r>
    </w:p>
  </w:footnote>
  <w:footnote w:type="continuationSeparator" w:id="0">
    <w:p w14:paraId="1D92ED74" w14:textId="77777777" w:rsidR="00472633" w:rsidRDefault="004726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2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D2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BD8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633"/>
    <w:rsid w:val="000666E0"/>
    <w:rsid w:val="002510B7"/>
    <w:rsid w:val="0047263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5D48B"/>
  <w15:chartTrackingRefBased/>
  <w15:docId w15:val="{9C22A4A6-64D3-48D4-9BBC-086384D2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2023-01-04T09:46:00Z</dcterms:created>
  <dcterms:modified xsi:type="dcterms:W3CDTF">2023-01-04T09:46:00Z</dcterms:modified>
</cp:coreProperties>
</file>